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EF4" w:rsidRDefault="00834EF4" w:rsidP="00834E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FULLER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834EF4" w:rsidRDefault="00834EF4" w:rsidP="00834E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34EF4" w:rsidRDefault="00834EF4" w:rsidP="00834E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34EF4" w:rsidRDefault="00834EF4" w:rsidP="00834E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Apr.1433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Winchester into</w:t>
      </w:r>
    </w:p>
    <w:p w:rsidR="00834EF4" w:rsidRDefault="00834EF4" w:rsidP="00834E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Grene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834EF4" w:rsidRDefault="00834EF4" w:rsidP="00834E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24-49)</w:t>
      </w:r>
    </w:p>
    <w:p w:rsidR="001079A3" w:rsidRDefault="001079A3" w:rsidP="001079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Apr.1433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Winchester into lands</w:t>
      </w:r>
    </w:p>
    <w:p w:rsidR="001079A3" w:rsidRDefault="001079A3" w:rsidP="001079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Sir Edward </w:t>
      </w:r>
      <w:proofErr w:type="spellStart"/>
      <w:r>
        <w:rPr>
          <w:rFonts w:ascii="Times New Roman" w:hAnsi="Times New Roman" w:cs="Times New Roman"/>
          <w:sz w:val="24"/>
          <w:szCs w:val="24"/>
        </w:rPr>
        <w:t>Benstede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1079A3" w:rsidRDefault="001079A3" w:rsidP="001079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24-63)</w:t>
      </w:r>
    </w:p>
    <w:p w:rsidR="00834EF4" w:rsidRDefault="00834EF4" w:rsidP="00834E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34EF4" w:rsidRDefault="00834EF4" w:rsidP="00834E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Default="00834EF4" w:rsidP="00834E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March 2016</w:t>
      </w:r>
    </w:p>
    <w:p w:rsidR="001079A3" w:rsidRPr="00834EF4" w:rsidRDefault="001079A3" w:rsidP="00834E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March 2016</w:t>
      </w:r>
      <w:bookmarkStart w:id="0" w:name="_GoBack"/>
      <w:bookmarkEnd w:id="0"/>
    </w:p>
    <w:sectPr w:rsidR="001079A3" w:rsidRPr="00834EF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EF4" w:rsidRDefault="00834EF4" w:rsidP="00E71FC3">
      <w:pPr>
        <w:spacing w:after="0" w:line="240" w:lineRule="auto"/>
      </w:pPr>
      <w:r>
        <w:separator/>
      </w:r>
    </w:p>
  </w:endnote>
  <w:endnote w:type="continuationSeparator" w:id="0">
    <w:p w:rsidR="00834EF4" w:rsidRDefault="00834EF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EF4" w:rsidRDefault="00834EF4" w:rsidP="00E71FC3">
      <w:pPr>
        <w:spacing w:after="0" w:line="240" w:lineRule="auto"/>
      </w:pPr>
      <w:r>
        <w:separator/>
      </w:r>
    </w:p>
  </w:footnote>
  <w:footnote w:type="continuationSeparator" w:id="0">
    <w:p w:rsidR="00834EF4" w:rsidRDefault="00834EF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EF4"/>
    <w:rsid w:val="001079A3"/>
    <w:rsid w:val="00834EF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D503B"/>
  <w15:chartTrackingRefBased/>
  <w15:docId w15:val="{481FE667-268D-4E09-8576-C8CAD1C6F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2016-03-10T10:49:00Z</dcterms:created>
  <dcterms:modified xsi:type="dcterms:W3CDTF">2016-03-14T21:10:00Z</dcterms:modified>
</cp:coreProperties>
</file>